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6426B" w14:textId="77777777" w:rsidR="00280441" w:rsidRPr="00280441" w:rsidRDefault="00280441" w:rsidP="00280441">
      <w:pPr>
        <w:pStyle w:val="Heading1"/>
      </w:pPr>
      <w:r w:rsidRPr="00280441">
        <w:t>Bidder Information Form</w:t>
      </w:r>
    </w:p>
    <w:p w14:paraId="10CEA830" w14:textId="6E41A17D" w:rsidR="00280441" w:rsidRDefault="00280441" w:rsidP="00280441">
      <w:pPr>
        <w:spacing w:before="0" w:after="0" w:line="283" w:lineRule="auto"/>
      </w:pPr>
      <w:r>
        <w:t xml:space="preserve">Tender For: </w:t>
      </w:r>
      <w:r>
        <w:tab/>
      </w:r>
      <w:r>
        <w:tab/>
      </w:r>
      <w:r w:rsidR="00D52EF8">
        <w:t>Framework for the Supply of Argon Glovebox and Consumables</w:t>
      </w:r>
      <w:bookmarkStart w:id="0" w:name="_GoBack"/>
      <w:bookmarkEnd w:id="0"/>
    </w:p>
    <w:p w14:paraId="6316FE72" w14:textId="7AFB0FBA" w:rsidR="00E432B2" w:rsidRDefault="00280441" w:rsidP="00280441">
      <w:pPr>
        <w:spacing w:before="0" w:after="0" w:line="283" w:lineRule="auto"/>
      </w:pPr>
      <w:r>
        <w:t xml:space="preserve">Tender Ref number: </w:t>
      </w:r>
      <w:r>
        <w:tab/>
      </w:r>
      <w:r w:rsidR="006F5C82">
        <w:t>1636</w:t>
      </w:r>
    </w:p>
    <w:p w14:paraId="042C576D"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4526EA5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34229550"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2DC6F80E"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136BAB24"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00F89008"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5ABA2B84"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33245207" w14:textId="77777777" w:rsidR="00280441" w:rsidRPr="000F7420" w:rsidRDefault="00280441" w:rsidP="00280441">
            <w:pPr>
              <w:spacing w:before="0" w:after="0" w:line="240" w:lineRule="auto"/>
              <w:jc w:val="both"/>
              <w:rPr>
                <w:color w:val="auto"/>
                <w:szCs w:val="19"/>
              </w:rPr>
            </w:pPr>
          </w:p>
        </w:tc>
      </w:tr>
      <w:tr w:rsidR="00280441" w:rsidRPr="000F7420" w14:paraId="6AFC4F5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24913A54"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72776F78" w14:textId="77777777" w:rsidR="00280441" w:rsidRPr="000F7420" w:rsidRDefault="00280441" w:rsidP="00280441">
            <w:pPr>
              <w:spacing w:before="0" w:after="0" w:line="240" w:lineRule="auto"/>
              <w:rPr>
                <w:color w:val="auto"/>
                <w:szCs w:val="19"/>
              </w:rPr>
            </w:pPr>
          </w:p>
        </w:tc>
      </w:tr>
      <w:tr w:rsidR="00280441" w:rsidRPr="000F7420" w14:paraId="16C37440"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7BD906"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6641AC18" w14:textId="77777777" w:rsidR="00280441" w:rsidRPr="000F7420" w:rsidRDefault="00280441" w:rsidP="00280441">
            <w:pPr>
              <w:spacing w:before="0" w:after="0" w:line="360" w:lineRule="auto"/>
              <w:jc w:val="right"/>
              <w:rPr>
                <w:b/>
                <w:color w:val="005190"/>
                <w:szCs w:val="19"/>
              </w:rPr>
            </w:pPr>
          </w:p>
          <w:p w14:paraId="00740ABC" w14:textId="77777777" w:rsidR="00280441" w:rsidRPr="000F7420" w:rsidRDefault="00280441" w:rsidP="00280441">
            <w:pPr>
              <w:spacing w:before="0" w:after="0" w:line="360" w:lineRule="auto"/>
              <w:jc w:val="right"/>
              <w:rPr>
                <w:b/>
                <w:color w:val="005190"/>
                <w:szCs w:val="19"/>
              </w:rPr>
            </w:pPr>
          </w:p>
          <w:p w14:paraId="7ECC84FE"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0716F50C" w14:textId="77777777" w:rsidR="00280441" w:rsidRPr="000F7420" w:rsidRDefault="00280441" w:rsidP="00280441">
            <w:pPr>
              <w:spacing w:before="0" w:after="0" w:line="240" w:lineRule="auto"/>
              <w:rPr>
                <w:color w:val="auto"/>
                <w:szCs w:val="19"/>
              </w:rPr>
            </w:pPr>
          </w:p>
        </w:tc>
      </w:tr>
      <w:tr w:rsidR="00280441" w:rsidRPr="000F7420" w14:paraId="1AF9416C"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34F7924"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7AE73543"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12F34DB8" w14:textId="77777777" w:rsidR="00280441" w:rsidRPr="000F7420" w:rsidRDefault="00280441" w:rsidP="00280441">
            <w:pPr>
              <w:spacing w:before="0" w:after="0" w:line="240" w:lineRule="auto"/>
              <w:jc w:val="both"/>
              <w:rPr>
                <w:color w:val="auto"/>
                <w:szCs w:val="19"/>
              </w:rPr>
            </w:pPr>
          </w:p>
        </w:tc>
      </w:tr>
      <w:tr w:rsidR="00280441" w:rsidRPr="000F7420" w14:paraId="7B724DE0"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74F7AD6"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6F286331"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057EBB87"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B228CF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27871D60"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5687499"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9ECE0BD"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3F76A36D" w14:textId="77777777" w:rsidR="00280441" w:rsidRPr="000F7420" w:rsidRDefault="00280441" w:rsidP="00280441">
            <w:pPr>
              <w:spacing w:before="0" w:after="0" w:line="240" w:lineRule="auto"/>
              <w:jc w:val="both"/>
              <w:rPr>
                <w:color w:val="auto"/>
                <w:szCs w:val="19"/>
              </w:rPr>
            </w:pPr>
          </w:p>
        </w:tc>
      </w:tr>
      <w:tr w:rsidR="00280441" w:rsidRPr="000F7420" w14:paraId="368600F4"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534DEFEA"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6FF9D825"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5EE5F21C" w14:textId="77777777" w:rsidR="00280441" w:rsidRPr="000F7420" w:rsidRDefault="00280441" w:rsidP="00280441">
            <w:pPr>
              <w:spacing w:before="0" w:after="0" w:line="240" w:lineRule="auto"/>
              <w:rPr>
                <w:color w:val="auto"/>
                <w:szCs w:val="19"/>
              </w:rPr>
            </w:pPr>
          </w:p>
        </w:tc>
      </w:tr>
      <w:tr w:rsidR="00280441" w:rsidRPr="000F7420" w14:paraId="58FC1F4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DDF4FE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0B085045" w14:textId="77777777" w:rsidR="00280441" w:rsidRPr="000F7420" w:rsidRDefault="00280441" w:rsidP="00280441">
            <w:pPr>
              <w:spacing w:before="0" w:after="0" w:line="240" w:lineRule="auto"/>
              <w:jc w:val="both"/>
              <w:rPr>
                <w:color w:val="auto"/>
                <w:szCs w:val="19"/>
              </w:rPr>
            </w:pPr>
          </w:p>
        </w:tc>
      </w:tr>
      <w:tr w:rsidR="00280441" w:rsidRPr="000F7420" w14:paraId="3C2F1517"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5B483005"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7B67121E" w14:textId="77777777" w:rsidR="00280441" w:rsidRPr="000F7420" w:rsidRDefault="00280441" w:rsidP="00280441">
            <w:pPr>
              <w:spacing w:before="0" w:after="0" w:line="240" w:lineRule="auto"/>
              <w:jc w:val="both"/>
              <w:rPr>
                <w:color w:val="auto"/>
                <w:szCs w:val="19"/>
              </w:rPr>
            </w:pPr>
          </w:p>
        </w:tc>
      </w:tr>
      <w:tr w:rsidR="00280441" w:rsidRPr="000F7420" w14:paraId="789B4397"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548E77F"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8E5F2AB"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24EC7A0"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777CDDE8"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9F669"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580EE0D"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34D28C7"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52224A9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0895273B"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5D0EACC4"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1706CD19"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7AF6EF27"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E419869"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05BB278"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E3956F2"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8C93CCF"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7B2EA232"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47113F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7BC06AA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FC76AD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0A2D0848"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8DA8E0C"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3881DC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67EB36B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459E884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DE00E45"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47906986"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339A5738"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CA37A62"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269B05B4"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243686DC"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5AE06FCD"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F2DE90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4F52B9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4F991163"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10E04D"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7979C575"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5B06827C"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E3CF4C8"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43877320"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6C2229C9" w14:textId="77777777" w:rsidTr="004345C0">
              <w:trPr>
                <w:cantSplit/>
                <w:trHeight w:val="744"/>
                <w:tblHeader/>
              </w:trPr>
              <w:tc>
                <w:tcPr>
                  <w:tcW w:w="850" w:type="dxa"/>
                  <w:shd w:val="clear" w:color="auto" w:fill="auto"/>
                  <w:vAlign w:val="center"/>
                </w:tcPr>
                <w:p w14:paraId="3E585DA1"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5F0CBC82"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06A8AAF6"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0FB349C8"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75AA03B2"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535536B1" w14:textId="77777777" w:rsidTr="00583196">
              <w:trPr>
                <w:cantSplit/>
                <w:trHeight w:val="14"/>
                <w:tblHeader/>
              </w:trPr>
              <w:tc>
                <w:tcPr>
                  <w:tcW w:w="4725" w:type="dxa"/>
                  <w:shd w:val="clear" w:color="auto" w:fill="auto"/>
                  <w:vAlign w:val="center"/>
                </w:tcPr>
                <w:p w14:paraId="165CB149"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7D0A0D77"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5B3872B"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1E24AA95" w14:textId="77777777" w:rsidTr="00583196">
              <w:trPr>
                <w:cantSplit/>
                <w:trHeight w:val="405"/>
                <w:tblHeader/>
              </w:trPr>
              <w:tc>
                <w:tcPr>
                  <w:tcW w:w="4725" w:type="dxa"/>
                  <w:shd w:val="clear" w:color="auto" w:fill="auto"/>
                  <w:vAlign w:val="center"/>
                </w:tcPr>
                <w:p w14:paraId="071FF561"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70152BE1"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74145EE"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5A252A4C" w14:textId="77777777" w:rsidTr="00583196">
              <w:trPr>
                <w:cantSplit/>
                <w:trHeight w:val="354"/>
                <w:tblHeader/>
              </w:trPr>
              <w:tc>
                <w:tcPr>
                  <w:tcW w:w="4725" w:type="dxa"/>
                  <w:shd w:val="clear" w:color="auto" w:fill="auto"/>
                  <w:vAlign w:val="center"/>
                </w:tcPr>
                <w:p w14:paraId="7FB0D7F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3E5AF826"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42EEB1BB"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5EB5C32B" w14:textId="77777777" w:rsidTr="00583196">
              <w:trPr>
                <w:cantSplit/>
                <w:trHeight w:val="23"/>
                <w:tblHeader/>
              </w:trPr>
              <w:tc>
                <w:tcPr>
                  <w:tcW w:w="4725" w:type="dxa"/>
                  <w:shd w:val="clear" w:color="auto" w:fill="auto"/>
                  <w:vAlign w:val="center"/>
                </w:tcPr>
                <w:p w14:paraId="5ED49DDE"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1DB93BF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663D74C6" w14:textId="77777777" w:rsidR="009D0EC2" w:rsidRPr="000F7420" w:rsidRDefault="009D0EC2" w:rsidP="00583196">
                  <w:pPr>
                    <w:pStyle w:val="Normal1"/>
                    <w:jc w:val="center"/>
                    <w:rPr>
                      <w:rFonts w:ascii="Open Sans" w:eastAsia="Arial" w:hAnsi="Open Sans" w:cs="Open Sans"/>
                      <w:sz w:val="19"/>
                      <w:szCs w:val="19"/>
                    </w:rPr>
                  </w:pPr>
                </w:p>
              </w:tc>
            </w:tr>
          </w:tbl>
          <w:p w14:paraId="7E0D306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3C8765AB"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3C8A930"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0F5D9E"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51CFC56B"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5420D9"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037CE281"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90A0EC8"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1E5F708"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E42C8B9"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31B1A6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28F1A71F"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D56CF8"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58C22A6D"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2BE28A9D"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CEC7BE8"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75A491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DB236E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011801C3"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9A50A4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B875015"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22ED7066"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0837E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0356981B"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2C15FF5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2F17F49"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65AD116F"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3B82C5DD"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72886467"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DCCFA"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8AD5714"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5CF28650"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F17820D"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3E5288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4FB967"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6C0C0CE1"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580C843"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88FB47D"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1AE1599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556FC0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150FDF7B"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1CFD2EFA"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7FFF6A0"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1A52EB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8FF07F6"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12BA20A8"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369493"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EEB761"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AFDADE5"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1052A19"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E2CB6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4739F7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6498E849"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8380F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4F70C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17DE0F02"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9142F5B"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69930B"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B3AF6C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01AB5D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BFE39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B8BA8F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6A833C6E"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CF27C32"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D93540B"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580C0795"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608BB3F2"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48B9BB72"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7B228EB"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18D89ADC"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354D4ECF"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858CFDF"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222B4E1E"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2609FE6"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7FE333E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A4C61E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F554537"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A58C270"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1D5308A"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1AB41A11"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781E594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A28086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3CD5FB81"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3D21D19E"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F53FBB1"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13EB9B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0C21406"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08701C5"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65BC95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A48FD14"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AC841B4"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5735CB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B88271"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5270F81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2EAC91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43295A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3A34CDA"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87008CE"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F8D6FA1"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0005A25"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288EEB13"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DDD0323"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CDFEB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3B10094"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3D47CE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0E94E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537392D3"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7E0C1A8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9C75725"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4F670201"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3DC4B8D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EF470E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29BB1A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9FBDAF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3AC212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1D2D5"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0E1F48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76F570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56B96C5"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83BF82"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856C40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6852B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D80CD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1613C60"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7A56069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148A9C6"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6BA5EAC4"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72C593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7BDD99C9"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39793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53EB104F"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B700C1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F61B43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624BC07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0F230294"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D269279"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CE1A53"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CD4D15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41CDFAEB"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48C9024"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F82A15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6174BF4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DBE35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CAE19F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E26CE87"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640957E"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61FD61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5E6556EB"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70C46D6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3AA6082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E944E4A"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6A8C193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BB12762"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68A2358"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6B3FA23"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8FD1D3"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657185E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2C0C7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67E65D75"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B9C4ED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7C7A9D23"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EB195" w14:textId="77777777" w:rsidR="00C35EE3" w:rsidRDefault="00C35EE3" w:rsidP="00BD4076">
      <w:pPr>
        <w:spacing w:before="0" w:after="0" w:line="240" w:lineRule="auto"/>
      </w:pPr>
      <w:r>
        <w:separator/>
      </w:r>
    </w:p>
  </w:endnote>
  <w:endnote w:type="continuationSeparator" w:id="0">
    <w:p w14:paraId="7FA8DDCC"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D8960" w14:textId="77777777" w:rsidR="00280441" w:rsidRDefault="00280441">
    <w:pPr>
      <w:pStyle w:val="Footer"/>
    </w:pPr>
    <w:r>
      <w:rPr>
        <w:noProof/>
      </w:rPr>
      <mc:AlternateContent>
        <mc:Choice Requires="wpg">
          <w:drawing>
            <wp:anchor distT="0" distB="0" distL="114300" distR="114300" simplePos="0" relativeHeight="251665408" behindDoc="1" locked="0" layoutInCell="1" allowOverlap="1" wp14:anchorId="69DEDBDB" wp14:editId="25A55C91">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E0A7" w14:textId="77777777" w:rsidR="00280441" w:rsidRDefault="00280441">
    <w:pPr>
      <w:pStyle w:val="Footer"/>
    </w:pPr>
    <w:r>
      <w:rPr>
        <w:noProof/>
      </w:rPr>
      <mc:AlternateContent>
        <mc:Choice Requires="wpg">
          <w:drawing>
            <wp:anchor distT="0" distB="0" distL="114300" distR="114300" simplePos="0" relativeHeight="251672576" behindDoc="1" locked="0" layoutInCell="1" allowOverlap="1" wp14:anchorId="7207EC0D" wp14:editId="34F7A63C">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B546F" w14:textId="77777777" w:rsidR="00C35EE3" w:rsidRDefault="00C35EE3" w:rsidP="00BD4076">
      <w:pPr>
        <w:spacing w:before="0" w:after="0" w:line="240" w:lineRule="auto"/>
      </w:pPr>
      <w:r>
        <w:separator/>
      </w:r>
    </w:p>
  </w:footnote>
  <w:footnote w:type="continuationSeparator" w:id="0">
    <w:p w14:paraId="27F256DF"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CEE18" w14:textId="77777777" w:rsidR="00280441" w:rsidRDefault="00280441">
    <w:pPr>
      <w:pStyle w:val="Header"/>
    </w:pPr>
    <w:r>
      <w:rPr>
        <w:noProof/>
      </w:rPr>
      <w:drawing>
        <wp:anchor distT="0" distB="0" distL="114300" distR="114300" simplePos="0" relativeHeight="251673600" behindDoc="1" locked="0" layoutInCell="1" allowOverlap="1" wp14:anchorId="53DCF1C1" wp14:editId="5E33531A">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6F5C82"/>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D1604"/>
    <w:rsid w:val="00CE1A36"/>
    <w:rsid w:val="00CE5717"/>
    <w:rsid w:val="00D30AA2"/>
    <w:rsid w:val="00D348C2"/>
    <w:rsid w:val="00D52C65"/>
    <w:rsid w:val="00D52EF8"/>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5FC282"/>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BE815-0E2D-4380-8D6C-ACEAB07F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8</TotalTime>
  <Pages>4</Pages>
  <Words>742</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4</cp:revision>
  <cp:lastPrinted>2019-04-08T12:19:00Z</cp:lastPrinted>
  <dcterms:created xsi:type="dcterms:W3CDTF">2019-11-15T12:21:00Z</dcterms:created>
  <dcterms:modified xsi:type="dcterms:W3CDTF">2020-02-14T12:50:00Z</dcterms:modified>
</cp:coreProperties>
</file>